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04D11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Richard MARYAT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fl.1465)</w:t>
      </w:r>
    </w:p>
    <w:p w14:paraId="5D693B92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Lincoln.</w:t>
      </w:r>
    </w:p>
    <w:p w14:paraId="291F4B4C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</w:p>
    <w:p w14:paraId="309874BB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</w:p>
    <w:p w14:paraId="63C306C5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  <w:lang w:val="en-GB"/>
        </w:rPr>
        <w:t>Westfeld</w:t>
      </w:r>
      <w:proofErr w:type="spellEnd"/>
      <w:r>
        <w:rPr>
          <w:rFonts w:cs="Times New Roman"/>
          <w:szCs w:val="24"/>
          <w:lang w:val="en-GB"/>
        </w:rPr>
        <w:t xml:space="preserve"> of Fillingham(q.v.) and</w:t>
      </w:r>
    </w:p>
    <w:p w14:paraId="4BE78F6E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Richard Terres of Boston(q.v.).</w:t>
      </w:r>
    </w:p>
    <w:p w14:paraId="0D763CF7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C0D8695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</w:p>
    <w:p w14:paraId="7DF0B41A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</w:p>
    <w:p w14:paraId="163A4F92" w14:textId="77777777" w:rsidR="008F3A45" w:rsidRDefault="008F3A45" w:rsidP="008F3A4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9 January 2024</w:t>
      </w:r>
    </w:p>
    <w:p w14:paraId="7F2B23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F518" w14:textId="77777777" w:rsidR="008F3A45" w:rsidRDefault="008F3A45" w:rsidP="009139A6">
      <w:r>
        <w:separator/>
      </w:r>
    </w:p>
  </w:endnote>
  <w:endnote w:type="continuationSeparator" w:id="0">
    <w:p w14:paraId="59C5CB89" w14:textId="77777777" w:rsidR="008F3A45" w:rsidRDefault="008F3A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1E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9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8D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B4AE" w14:textId="77777777" w:rsidR="008F3A45" w:rsidRDefault="008F3A45" w:rsidP="009139A6">
      <w:r>
        <w:separator/>
      </w:r>
    </w:p>
  </w:footnote>
  <w:footnote w:type="continuationSeparator" w:id="0">
    <w:p w14:paraId="5EAA8981" w14:textId="77777777" w:rsidR="008F3A45" w:rsidRDefault="008F3A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4D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05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79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45"/>
    <w:rsid w:val="000666E0"/>
    <w:rsid w:val="002510B7"/>
    <w:rsid w:val="005C130B"/>
    <w:rsid w:val="00826F5C"/>
    <w:rsid w:val="008F3A4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34E8E"/>
  <w15:chartTrackingRefBased/>
  <w15:docId w15:val="{2D2C7859-2A4B-4424-AB5E-226D0EC7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3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2024-01-15T16:20:00Z</dcterms:created>
  <dcterms:modified xsi:type="dcterms:W3CDTF">2024-01-15T16:21:00Z</dcterms:modified>
</cp:coreProperties>
</file>